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9D3FBF" w14:textId="77777777" w:rsidR="00407D94" w:rsidRDefault="00407D94" w:rsidP="00407D94">
      <w:pPr>
        <w:pStyle w:val="NoSpacing"/>
      </w:pPr>
      <w:r>
        <w:rPr>
          <w:u w:val="single"/>
        </w:rPr>
        <w:t>Miles WHYTCROFTE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fl.1489)</w:t>
      </w:r>
    </w:p>
    <w:p w14:paraId="46A3709B" w14:textId="50305B2A" w:rsidR="00407D94" w:rsidRDefault="00407D94" w:rsidP="00407D94">
      <w:pPr>
        <w:pStyle w:val="NoSpacing"/>
      </w:pPr>
      <w:r>
        <w:t>of York. T</w:t>
      </w:r>
      <w:r>
        <w:t>urner.</w:t>
      </w:r>
      <w:bookmarkStart w:id="0" w:name="_GoBack"/>
      <w:bookmarkEnd w:id="0"/>
    </w:p>
    <w:p w14:paraId="0723CB92" w14:textId="77777777" w:rsidR="00407D94" w:rsidRDefault="00407D94" w:rsidP="00407D94">
      <w:pPr>
        <w:pStyle w:val="NoSpacing"/>
      </w:pPr>
    </w:p>
    <w:p w14:paraId="03454AAD" w14:textId="77777777" w:rsidR="00407D94" w:rsidRDefault="00407D94" w:rsidP="00407D94">
      <w:pPr>
        <w:pStyle w:val="NoSpacing"/>
      </w:pPr>
    </w:p>
    <w:p w14:paraId="144E8FE3" w14:textId="77777777" w:rsidR="00407D94" w:rsidRDefault="00407D94" w:rsidP="00407D94">
      <w:pPr>
        <w:pStyle w:val="NoSpacing"/>
      </w:pPr>
      <w:r>
        <w:tab/>
        <w:t>1489</w:t>
      </w:r>
      <w:r>
        <w:tab/>
        <w:t>He became a Freeman.   (R.F.Y. p.215)</w:t>
      </w:r>
    </w:p>
    <w:p w14:paraId="24F2C46C" w14:textId="77777777" w:rsidR="00407D94" w:rsidRDefault="00407D94" w:rsidP="00407D94">
      <w:pPr>
        <w:pStyle w:val="NoSpacing"/>
      </w:pPr>
    </w:p>
    <w:p w14:paraId="10661C42" w14:textId="77777777" w:rsidR="00407D94" w:rsidRDefault="00407D94" w:rsidP="00407D94">
      <w:pPr>
        <w:pStyle w:val="NoSpacing"/>
      </w:pPr>
    </w:p>
    <w:p w14:paraId="3856CC38" w14:textId="77777777" w:rsidR="00407D94" w:rsidRDefault="00407D94" w:rsidP="00407D94">
      <w:pPr>
        <w:pStyle w:val="NoSpacing"/>
      </w:pPr>
      <w:r>
        <w:t>30 January 2019</w:t>
      </w:r>
    </w:p>
    <w:p w14:paraId="71EF8D0F" w14:textId="18E435E1" w:rsidR="006B2F86" w:rsidRPr="00407D94" w:rsidRDefault="00407D94" w:rsidP="00E71FC3">
      <w:pPr>
        <w:pStyle w:val="NoSpacing"/>
      </w:pPr>
    </w:p>
    <w:sectPr w:rsidR="006B2F86" w:rsidRPr="00407D9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C63F0" w14:textId="77777777" w:rsidR="00407D94" w:rsidRDefault="00407D94" w:rsidP="00E71FC3">
      <w:pPr>
        <w:spacing w:after="0" w:line="240" w:lineRule="auto"/>
      </w:pPr>
      <w:r>
        <w:separator/>
      </w:r>
    </w:p>
  </w:endnote>
  <w:endnote w:type="continuationSeparator" w:id="0">
    <w:p w14:paraId="7091EADF" w14:textId="77777777" w:rsidR="00407D94" w:rsidRDefault="00407D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E70C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036CD1" w14:textId="77777777" w:rsidR="00407D94" w:rsidRDefault="00407D94" w:rsidP="00E71FC3">
      <w:pPr>
        <w:spacing w:after="0" w:line="240" w:lineRule="auto"/>
      </w:pPr>
      <w:r>
        <w:separator/>
      </w:r>
    </w:p>
  </w:footnote>
  <w:footnote w:type="continuationSeparator" w:id="0">
    <w:p w14:paraId="1EC81825" w14:textId="77777777" w:rsidR="00407D94" w:rsidRDefault="00407D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D94"/>
    <w:rsid w:val="001A7C09"/>
    <w:rsid w:val="00407D9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A94171"/>
  <w15:chartTrackingRefBased/>
  <w15:docId w15:val="{5CE1C7AA-45A4-41A6-9A74-CFFF1EF6A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1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2019-01-30T22:08:00Z</dcterms:created>
  <dcterms:modified xsi:type="dcterms:W3CDTF">2019-01-30T22:09:00Z</dcterms:modified>
</cp:coreProperties>
</file>